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62E" w:rsidRDefault="0026062E" w:rsidP="00260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9424B9">
        <w:rPr>
          <w:b/>
          <w:i/>
          <w:noProof/>
          <w:sz w:val="28"/>
        </w:rPr>
        <w:t>520</w:t>
      </w:r>
      <w:r w:rsidR="00AB6417">
        <w:rPr>
          <w:b/>
          <w:i/>
          <w:noProof/>
          <w:sz w:val="28"/>
        </w:rPr>
        <w:t>3</w:t>
      </w:r>
      <w:bookmarkStart w:id="0" w:name="_GoBack"/>
      <w:bookmarkEnd w:id="0"/>
    </w:p>
    <w:p w:rsidR="0026062E" w:rsidRPr="0088682F" w:rsidRDefault="0026062E" w:rsidP="0026062E">
      <w:pPr>
        <w:pStyle w:val="CRCoverPage"/>
        <w:outlineLvl w:val="0"/>
        <w:rPr>
          <w:b/>
          <w:bCs/>
          <w:noProof/>
          <w:sz w:val="24"/>
        </w:rPr>
      </w:pPr>
      <w:r w:rsidRPr="0088682F">
        <w:rPr>
          <w:b/>
          <w:bCs/>
          <w:sz w:val="24"/>
        </w:rPr>
        <w:t>e-meeting, 15 - 24 August 2022</w:t>
      </w:r>
    </w:p>
    <w:p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:rsidR="000F7ECB" w:rsidRPr="003E7297" w:rsidRDefault="000F7ECB" w:rsidP="00C037B9">
      <w:pPr>
        <w:pStyle w:val="a4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A35C17">
        <w:rPr>
          <w:rFonts w:cs="Arial"/>
          <w:bCs/>
          <w:color w:val="000000"/>
          <w:sz w:val="22"/>
        </w:rPr>
        <w:t>7</w:t>
      </w:r>
      <w:r w:rsidR="00271706" w:rsidRPr="003E7297">
        <w:rPr>
          <w:rFonts w:cs="Arial"/>
          <w:bCs/>
          <w:color w:val="000000"/>
          <w:sz w:val="22"/>
        </w:rPr>
        <w:t>-e</w:t>
      </w:r>
      <w:r w:rsidRPr="003E7297">
        <w:rPr>
          <w:rFonts w:cs="Arial"/>
          <w:bCs/>
          <w:color w:val="000000"/>
          <w:sz w:val="22"/>
        </w:rPr>
        <w:tab/>
        <w:t>Tdoc &lt;DocNumber&gt;</w:t>
      </w:r>
    </w:p>
    <w:p w:rsidR="000F7ECB" w:rsidRPr="003E7297" w:rsidRDefault="000F7ECB" w:rsidP="000F7ECB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&lt;Location&gt;, &lt;Country&gt;, &lt;Date&gt;</w:t>
      </w:r>
      <w:r w:rsidRPr="003E7297">
        <w:rPr>
          <w:rFonts w:cs="Arial"/>
          <w:bCs/>
          <w:color w:val="000000"/>
          <w:sz w:val="22"/>
        </w:rPr>
        <w:br/>
      </w:r>
      <w:r w:rsidRPr="003E7297">
        <w:rPr>
          <w:rFonts w:cs="Arial"/>
          <w:bCs/>
          <w:color w:val="000000"/>
          <w:sz w:val="22"/>
        </w:rPr>
        <w:br/>
      </w:r>
    </w:p>
    <w:p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BA0972">
        <w:rPr>
          <w:rFonts w:ascii="Arial" w:hAnsi="Arial" w:cs="Arial"/>
          <w:b/>
          <w:color w:val="000000"/>
        </w:rPr>
        <w:t>912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1.0.0</w:t>
      </w:r>
      <w:r w:rsidR="00222D66" w:rsidRPr="003E7297">
        <w:rPr>
          <w:rFonts w:ascii="Arial" w:hAnsi="Arial" w:cs="Arial"/>
          <w:b/>
          <w:color w:val="000000"/>
        </w:rPr>
        <w:br/>
      </w:r>
    </w:p>
    <w:p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E7430F" w:rsidRPr="00E7430F">
        <w:rPr>
          <w:rFonts w:ascii="Arial" w:hAnsi="Arial" w:cs="Arial"/>
          <w:b/>
          <w:color w:val="000000"/>
          <w:lang w:val="fr-FR"/>
        </w:rPr>
        <w:t>Informati</w:t>
      </w:r>
      <w:r w:rsidR="00E7430F">
        <w:rPr>
          <w:rFonts w:ascii="Arial" w:hAnsi="Arial" w:cs="Arial"/>
          <w:b/>
          <w:color w:val="000000"/>
          <w:lang w:val="fr-FR"/>
        </w:rPr>
        <w:t>on</w:t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1C6788">
        <w:rPr>
          <w:color w:val="000000"/>
          <w:sz w:val="24"/>
        </w:rPr>
        <w:t>912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</w:t>
      </w:r>
      <w:r w:rsidR="001C6788" w:rsidRPr="001C6788">
        <w:rPr>
          <w:color w:val="000000"/>
          <w:sz w:val="24"/>
        </w:rPr>
        <w:t>for the intent driven management services of 5G network</w:t>
      </w:r>
      <w:r w:rsidR="009A5967" w:rsidRPr="009A5967">
        <w:rPr>
          <w:color w:val="000000"/>
          <w:sz w:val="24"/>
        </w:rPr>
        <w:t>.</w:t>
      </w:r>
    </w:p>
    <w:p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 xml:space="preserve">2015-01-06: adds </w:t>
      </w:r>
      <w:proofErr w:type="spellStart"/>
      <w:r w:rsidRPr="003E7297">
        <w:rPr>
          <w:color w:val="000000"/>
          <w:sz w:val="16"/>
          <w:szCs w:val="16"/>
        </w:rPr>
        <w:t>tdoc</w:t>
      </w:r>
      <w:proofErr w:type="spellEnd"/>
      <w:r w:rsidRPr="003E7297">
        <w:rPr>
          <w:color w:val="000000"/>
          <w:sz w:val="16"/>
          <w:szCs w:val="16"/>
        </w:rPr>
        <w:t xml:space="preserve">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871" w:rsidRDefault="00FB7871" w:rsidP="00D66F30">
      <w:pPr>
        <w:spacing w:after="0"/>
      </w:pPr>
      <w:r>
        <w:separator/>
      </w:r>
    </w:p>
  </w:endnote>
  <w:endnote w:type="continuationSeparator" w:id="0">
    <w:p w:rsidR="00FB7871" w:rsidRDefault="00FB7871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871" w:rsidRDefault="00FB7871" w:rsidP="00D66F30">
      <w:pPr>
        <w:spacing w:after="0"/>
      </w:pPr>
      <w:r>
        <w:separator/>
      </w:r>
    </w:p>
  </w:footnote>
  <w:footnote w:type="continuationSeparator" w:id="0">
    <w:p w:rsidR="00FB7871" w:rsidRDefault="00FB7871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F7ECB"/>
    <w:rsid w:val="001009A1"/>
    <w:rsid w:val="00134C5C"/>
    <w:rsid w:val="0017511D"/>
    <w:rsid w:val="001970B4"/>
    <w:rsid w:val="001C6788"/>
    <w:rsid w:val="001D45C5"/>
    <w:rsid w:val="001E72C2"/>
    <w:rsid w:val="00201520"/>
    <w:rsid w:val="00222D6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5F74FC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74031"/>
    <w:rsid w:val="0089418B"/>
    <w:rsid w:val="008B32D5"/>
    <w:rsid w:val="008D2387"/>
    <w:rsid w:val="008E30EC"/>
    <w:rsid w:val="009111AD"/>
    <w:rsid w:val="009424B9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457DA"/>
    <w:rsid w:val="00A55084"/>
    <w:rsid w:val="00AB1EB7"/>
    <w:rsid w:val="00AB2CBC"/>
    <w:rsid w:val="00AB6417"/>
    <w:rsid w:val="00B03A93"/>
    <w:rsid w:val="00B376BD"/>
    <w:rsid w:val="00B43779"/>
    <w:rsid w:val="00B439F6"/>
    <w:rsid w:val="00B8637D"/>
    <w:rsid w:val="00BA0972"/>
    <w:rsid w:val="00BB4D81"/>
    <w:rsid w:val="00BF0958"/>
    <w:rsid w:val="00C037B9"/>
    <w:rsid w:val="00C70A20"/>
    <w:rsid w:val="00C94721"/>
    <w:rsid w:val="00CC358C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9594C"/>
    <w:rsid w:val="00FB7871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CD3877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a"/>
    <w:autoRedefine/>
    <w:semiHidden/>
    <w:pPr>
      <w:ind w:left="1985" w:hanging="1985"/>
    </w:pPr>
  </w:style>
  <w:style w:type="paragraph" w:customStyle="1" w:styleId="71">
    <w:name w:val="目录 71"/>
    <w:basedOn w:val="61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0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0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75A6862E-0DF4-49B6-8408-1D728C9BCB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11</cp:revision>
  <dcterms:created xsi:type="dcterms:W3CDTF">2022-07-25T08:58:00Z</dcterms:created>
  <dcterms:modified xsi:type="dcterms:W3CDTF">2022-08-05T09:43:00Z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(3)lSuiO/fSfckjSplUDaYA26A/R5YKV3NLWj1TwFq8KLhpB7jdA9LaLrfn5Z70fGcDWbWEK97p
Vwzh184tYrAoLbW6RyjvdSDqYM4oiZp2Eoo/9RwHIGx8nD9Q4YtPaM/Vv3NTDJmnxieNIQfN
ruqEx0bjESb5qH1TNtNEBjW6hXim2eu39td+4BBlOXhivvW3L1khvFU3Jcpn9XapsiVPxsIL
ZIb105aSjc0snZCunP</vt:lpwstr>
  </property>
  <property fmtid="{D5CDD505-2E9C-101B-9397-08002B2CF9AE}" pid="3" name="_2015_ms_pID_7253431">
    <vt:lpwstr>HYx24K6L7IlYwcMunPEL3QBeaEIwIjeOGafD+JlLtio2gzG660KoZC
VOe1PthtWr+yXFPj4Fm4sQUu1MBhtBDYcUqFXg4Iumc/54rC31obI/iNJ1m8+DSCH81X8vMV
QoplaCtiaFyxxdkAlq/MHvcVbB9T0OLaDrVqCi9XKVzVHwDs2MPnnN4Ri9G22/N0qgg8+XEQ
CWJvNZvWCIVAeT4fPMy+oLrNi55jVSjNqbtp</vt:lpwstr>
  </property>
  <property fmtid="{D5CDD505-2E9C-101B-9397-08002B2CF9AE}" pid="4" name="_2015_ms_pID_7253432">
    <vt:lpwstr>6lAyrN+/PA4ZAoXIy1JGJYA=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1659692581</vt:lpwstr>
  </property>
</Properties>
</file>